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9F58FE">
        <w:rPr>
          <w:rFonts w:ascii="Times New Roman" w:hAnsi="Times New Roman"/>
          <w:b/>
          <w:noProof/>
          <w:sz w:val="44"/>
          <w:szCs w:val="44"/>
        </w:rPr>
        <w:t>English/Spanish Dairy</w:t>
      </w:r>
    </w:p>
    <w:p w:rsidR="006562EB" w:rsidRPr="006E13DF" w:rsidRDefault="004C5656" w:rsidP="00384E4B">
      <w:pPr>
        <w:rPr>
          <w:rFonts w:ascii="Arial" w:hAnsi="Arial" w:cs="Arial"/>
        </w:rPr>
      </w:pPr>
      <w:r w:rsidRPr="004C5656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001D23" w:rsidRDefault="009C654F" w:rsidP="009F58FE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001D23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</w:p>
          <w:p w:rsidR="009C654F" w:rsidRPr="00504A65" w:rsidRDefault="00001D23" w:rsidP="009F58FE">
            <w:pPr>
              <w:rPr>
                <w:rFonts w:ascii="Bookman Old Style" w:hAnsi="Bookman Old Style" w:cs="Microsoft Sans Seri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Directions: Use</w:t>
            </w:r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56"/>
        <w:tblW w:w="0" w:type="auto"/>
        <w:tblLayout w:type="fixed"/>
        <w:tblLook w:val="04A0"/>
      </w:tblPr>
      <w:tblGrid>
        <w:gridCol w:w="699"/>
        <w:gridCol w:w="2199"/>
        <w:gridCol w:w="3150"/>
        <w:gridCol w:w="4392"/>
      </w:tblGrid>
      <w:tr w:rsidR="009F58FE" w:rsidRPr="00504A65" w:rsidTr="00001D23">
        <w:trPr>
          <w:cnfStyle w:val="100000000000"/>
        </w:trPr>
        <w:tc>
          <w:tcPr>
            <w:cnfStyle w:val="001000000000"/>
            <w:tcW w:w="10440" w:type="dxa"/>
            <w:gridSpan w:val="4"/>
          </w:tcPr>
          <w:p w:rsidR="009F58FE" w:rsidRPr="009C3DEB" w:rsidRDefault="009F58FE" w:rsidP="00001D23">
            <w:pPr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</w:tr>
      <w:tr w:rsidR="009F58FE" w:rsidRPr="00504A65" w:rsidTr="00001D23">
        <w:trPr>
          <w:cnfStyle w:val="000000100000"/>
        </w:trPr>
        <w:tc>
          <w:tcPr>
            <w:cnfStyle w:val="001000000000"/>
            <w:tcW w:w="699" w:type="dxa"/>
          </w:tcPr>
          <w:p w:rsidR="009F58FE" w:rsidRPr="00504A65" w:rsidRDefault="009F58FE" w:rsidP="00001D23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99" w:type="dxa"/>
          </w:tcPr>
          <w:p w:rsidR="009F58FE" w:rsidRPr="009C3DEB" w:rsidRDefault="009F58FE" w:rsidP="00001D23">
            <w:pPr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English</w:t>
            </w:r>
          </w:p>
        </w:tc>
        <w:tc>
          <w:tcPr>
            <w:tcW w:w="3150" w:type="dxa"/>
          </w:tcPr>
          <w:p w:rsidR="009F58FE" w:rsidRPr="009C3DEB" w:rsidRDefault="009F58FE" w:rsidP="00001D23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Spanish</w:t>
            </w:r>
          </w:p>
        </w:tc>
        <w:tc>
          <w:tcPr>
            <w:tcW w:w="4392" w:type="dxa"/>
          </w:tcPr>
          <w:p w:rsidR="009F58FE" w:rsidRPr="009C3DEB" w:rsidRDefault="009F58FE" w:rsidP="00001D23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Definition </w:t>
            </w:r>
          </w:p>
        </w:tc>
      </w:tr>
      <w:tr w:rsidR="00001D23" w:rsidRPr="00504A65" w:rsidTr="00001D2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001D23" w:rsidRPr="009C3DEB" w:rsidRDefault="00001D23" w:rsidP="00001D23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99" w:type="dxa"/>
            <w:vAlign w:val="bottom"/>
          </w:tcPr>
          <w:p w:rsidR="00001D23" w:rsidRDefault="00001D23" w:rsidP="00001D2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at dawn</w:t>
            </w:r>
          </w:p>
        </w:tc>
        <w:tc>
          <w:tcPr>
            <w:tcW w:w="3150" w:type="dxa"/>
            <w:vAlign w:val="bottom"/>
          </w:tcPr>
          <w:p w:rsidR="00001D23" w:rsidRDefault="00001D23" w:rsidP="00001D2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de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madrugada</w:t>
            </w:r>
            <w:proofErr w:type="spellEnd"/>
          </w:p>
        </w:tc>
        <w:tc>
          <w:tcPr>
            <w:tcW w:w="4392" w:type="dxa"/>
          </w:tcPr>
          <w:p w:rsidR="00001D23" w:rsidRPr="009C3DEB" w:rsidRDefault="00001D23" w:rsidP="00001D23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01D23" w:rsidRPr="00504A65" w:rsidTr="00001D2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001D23" w:rsidRPr="009C3DEB" w:rsidRDefault="00001D23" w:rsidP="00001D23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99" w:type="dxa"/>
            <w:vAlign w:val="bottom"/>
          </w:tcPr>
          <w:p w:rsidR="00001D23" w:rsidRDefault="00001D23" w:rsidP="00001D2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behind schedule</w:t>
            </w:r>
          </w:p>
        </w:tc>
        <w:tc>
          <w:tcPr>
            <w:tcW w:w="3150" w:type="dxa"/>
            <w:vAlign w:val="bottom"/>
          </w:tcPr>
          <w:p w:rsidR="00001D23" w:rsidRDefault="00001D23" w:rsidP="00001D2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en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retraso</w:t>
            </w:r>
            <w:proofErr w:type="spellEnd"/>
          </w:p>
        </w:tc>
        <w:tc>
          <w:tcPr>
            <w:tcW w:w="4392" w:type="dxa"/>
          </w:tcPr>
          <w:p w:rsidR="00001D23" w:rsidRPr="009C3DEB" w:rsidRDefault="00001D23" w:rsidP="00001D23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01D23" w:rsidRPr="00504A65" w:rsidTr="00001D2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001D23" w:rsidRPr="009C3DEB" w:rsidRDefault="00001D23" w:rsidP="00001D23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99" w:type="dxa"/>
            <w:vAlign w:val="bottom"/>
          </w:tcPr>
          <w:p w:rsidR="00001D23" w:rsidRDefault="00001D23" w:rsidP="00001D2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morning shift</w:t>
            </w:r>
          </w:p>
        </w:tc>
        <w:tc>
          <w:tcPr>
            <w:tcW w:w="3150" w:type="dxa"/>
            <w:vAlign w:val="bottom"/>
          </w:tcPr>
          <w:p w:rsidR="00001D23" w:rsidRDefault="00001D23" w:rsidP="00001D2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turno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de la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manana</w:t>
            </w:r>
            <w:proofErr w:type="spellEnd"/>
          </w:p>
        </w:tc>
        <w:tc>
          <w:tcPr>
            <w:tcW w:w="4392" w:type="dxa"/>
          </w:tcPr>
          <w:p w:rsidR="00001D23" w:rsidRPr="009C3DEB" w:rsidRDefault="00001D23" w:rsidP="00001D23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01D23" w:rsidRPr="00504A65" w:rsidTr="00001D2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001D23" w:rsidRPr="009C3DEB" w:rsidRDefault="00001D23" w:rsidP="00001D23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99" w:type="dxa"/>
            <w:vAlign w:val="bottom"/>
          </w:tcPr>
          <w:p w:rsidR="00001D23" w:rsidRDefault="00001D23" w:rsidP="00001D2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afternoon shift</w:t>
            </w:r>
          </w:p>
        </w:tc>
        <w:tc>
          <w:tcPr>
            <w:tcW w:w="3150" w:type="dxa"/>
            <w:vAlign w:val="bottom"/>
          </w:tcPr>
          <w:p w:rsidR="00001D23" w:rsidRDefault="00001D23" w:rsidP="00001D2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turno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de la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tarde</w:t>
            </w:r>
            <w:proofErr w:type="spellEnd"/>
          </w:p>
        </w:tc>
        <w:tc>
          <w:tcPr>
            <w:tcW w:w="4392" w:type="dxa"/>
          </w:tcPr>
          <w:p w:rsidR="00001D23" w:rsidRPr="009C3DEB" w:rsidRDefault="00001D23" w:rsidP="00001D23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01D23" w:rsidRPr="00504A65" w:rsidTr="00001D2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001D23" w:rsidRPr="009C3DEB" w:rsidRDefault="00001D23" w:rsidP="00001D23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99" w:type="dxa"/>
            <w:vAlign w:val="bottom"/>
          </w:tcPr>
          <w:p w:rsidR="00001D23" w:rsidRDefault="00001D23" w:rsidP="00001D2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night shift</w:t>
            </w:r>
          </w:p>
        </w:tc>
        <w:tc>
          <w:tcPr>
            <w:tcW w:w="3150" w:type="dxa"/>
            <w:vAlign w:val="bottom"/>
          </w:tcPr>
          <w:p w:rsidR="00001D23" w:rsidRDefault="00001D23" w:rsidP="00001D2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tarno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de la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noche</w:t>
            </w:r>
            <w:proofErr w:type="spellEnd"/>
          </w:p>
        </w:tc>
        <w:tc>
          <w:tcPr>
            <w:tcW w:w="4392" w:type="dxa"/>
          </w:tcPr>
          <w:p w:rsidR="00001D23" w:rsidRPr="009C3DEB" w:rsidRDefault="00001D23" w:rsidP="00001D23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01D23" w:rsidRPr="00504A65" w:rsidTr="00001D2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001D23" w:rsidRPr="009C3DEB" w:rsidRDefault="00001D23" w:rsidP="00001D23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99" w:type="dxa"/>
            <w:vAlign w:val="bottom"/>
          </w:tcPr>
          <w:p w:rsidR="00001D23" w:rsidRDefault="00001D23" w:rsidP="00001D2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on time </w:t>
            </w:r>
          </w:p>
        </w:tc>
        <w:tc>
          <w:tcPr>
            <w:tcW w:w="3150" w:type="dxa"/>
            <w:vAlign w:val="bottom"/>
          </w:tcPr>
          <w:p w:rsidR="00001D23" w:rsidRDefault="00001D23" w:rsidP="00001D2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en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punto</w:t>
            </w:r>
            <w:proofErr w:type="spellEnd"/>
          </w:p>
        </w:tc>
        <w:tc>
          <w:tcPr>
            <w:tcW w:w="4392" w:type="dxa"/>
          </w:tcPr>
          <w:p w:rsidR="00001D23" w:rsidRPr="009C3DEB" w:rsidRDefault="00001D23" w:rsidP="00001D23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01D23" w:rsidRPr="00504A65" w:rsidTr="00001D2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001D23" w:rsidRPr="009C3DEB" w:rsidRDefault="00001D23" w:rsidP="00001D23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99" w:type="dxa"/>
            <w:vAlign w:val="bottom"/>
          </w:tcPr>
          <w:p w:rsidR="00001D23" w:rsidRDefault="00001D23" w:rsidP="00001D2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at dawn</w:t>
            </w:r>
          </w:p>
        </w:tc>
        <w:tc>
          <w:tcPr>
            <w:tcW w:w="3150" w:type="dxa"/>
            <w:vAlign w:val="bottom"/>
          </w:tcPr>
          <w:p w:rsidR="00001D23" w:rsidRDefault="00001D23" w:rsidP="00001D2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de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madrugada</w:t>
            </w:r>
            <w:proofErr w:type="spellEnd"/>
          </w:p>
        </w:tc>
        <w:tc>
          <w:tcPr>
            <w:tcW w:w="4392" w:type="dxa"/>
          </w:tcPr>
          <w:p w:rsidR="00001D23" w:rsidRPr="009C3DEB" w:rsidRDefault="00001D23" w:rsidP="00001D23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01538" w:rsidRPr="00504A65" w:rsidTr="00001D2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A01538" w:rsidRPr="009C3DEB" w:rsidRDefault="00A01538" w:rsidP="00001D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9" w:type="dxa"/>
            <w:vAlign w:val="bottom"/>
          </w:tcPr>
          <w:p w:rsidR="00A01538" w:rsidRDefault="00A01538" w:rsidP="00001D2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bottom"/>
          </w:tcPr>
          <w:p w:rsidR="00A01538" w:rsidRDefault="00A01538" w:rsidP="00001D2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92" w:type="dxa"/>
          </w:tcPr>
          <w:p w:rsidR="00A01538" w:rsidRPr="009C3DEB" w:rsidRDefault="00A01538" w:rsidP="00001D23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01538" w:rsidRPr="00504A65" w:rsidTr="00001D2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A01538" w:rsidRPr="009C3DEB" w:rsidRDefault="00A01538" w:rsidP="00001D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9" w:type="dxa"/>
            <w:vAlign w:val="bottom"/>
          </w:tcPr>
          <w:p w:rsidR="00A01538" w:rsidRDefault="00A01538" w:rsidP="00001D2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bottom"/>
          </w:tcPr>
          <w:p w:rsidR="00A01538" w:rsidRDefault="00A01538" w:rsidP="00001D2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92" w:type="dxa"/>
          </w:tcPr>
          <w:p w:rsidR="00A01538" w:rsidRPr="009C3DEB" w:rsidRDefault="00A01538" w:rsidP="00001D23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01538" w:rsidRPr="00504A65" w:rsidTr="00001D2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A01538" w:rsidRPr="009C3DEB" w:rsidRDefault="00A01538" w:rsidP="00001D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9" w:type="dxa"/>
            <w:vAlign w:val="bottom"/>
          </w:tcPr>
          <w:p w:rsidR="00A01538" w:rsidRDefault="00A01538" w:rsidP="00001D2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bottom"/>
          </w:tcPr>
          <w:p w:rsidR="00A01538" w:rsidRDefault="00A01538" w:rsidP="00001D2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92" w:type="dxa"/>
          </w:tcPr>
          <w:p w:rsidR="00A01538" w:rsidRPr="009C3DEB" w:rsidRDefault="00A01538" w:rsidP="00001D23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01538" w:rsidRPr="00504A65" w:rsidTr="00001D2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A01538" w:rsidRPr="009C3DEB" w:rsidRDefault="00A01538" w:rsidP="00001D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9" w:type="dxa"/>
            <w:vAlign w:val="bottom"/>
          </w:tcPr>
          <w:p w:rsidR="00A01538" w:rsidRDefault="00A01538" w:rsidP="00001D2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bottom"/>
          </w:tcPr>
          <w:p w:rsidR="00A01538" w:rsidRDefault="00A01538" w:rsidP="00001D2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92" w:type="dxa"/>
          </w:tcPr>
          <w:p w:rsidR="00A01538" w:rsidRPr="009C3DEB" w:rsidRDefault="00A01538" w:rsidP="00001D23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01538" w:rsidRPr="00504A65" w:rsidTr="00001D2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A01538" w:rsidRPr="009C3DEB" w:rsidRDefault="00A01538" w:rsidP="00001D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9" w:type="dxa"/>
            <w:vAlign w:val="bottom"/>
          </w:tcPr>
          <w:p w:rsidR="00A01538" w:rsidRDefault="00A01538" w:rsidP="00001D2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bottom"/>
          </w:tcPr>
          <w:p w:rsidR="00A01538" w:rsidRDefault="00A01538" w:rsidP="00001D2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92" w:type="dxa"/>
          </w:tcPr>
          <w:p w:rsidR="00A01538" w:rsidRPr="009C3DEB" w:rsidRDefault="00A01538" w:rsidP="00001D23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01538" w:rsidRPr="00504A65" w:rsidTr="00001D2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A01538" w:rsidRPr="009C3DEB" w:rsidRDefault="00A01538" w:rsidP="00001D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9" w:type="dxa"/>
            <w:vAlign w:val="bottom"/>
          </w:tcPr>
          <w:p w:rsidR="00A01538" w:rsidRDefault="00A01538" w:rsidP="00001D2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bottom"/>
          </w:tcPr>
          <w:p w:rsidR="00A01538" w:rsidRDefault="00A01538" w:rsidP="00001D2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92" w:type="dxa"/>
          </w:tcPr>
          <w:p w:rsidR="00A01538" w:rsidRPr="009C3DEB" w:rsidRDefault="00A01538" w:rsidP="00001D23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01538" w:rsidRPr="00504A65" w:rsidTr="00001D23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A01538" w:rsidRPr="009C3DEB" w:rsidRDefault="00A01538" w:rsidP="00001D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9" w:type="dxa"/>
            <w:vAlign w:val="bottom"/>
          </w:tcPr>
          <w:p w:rsidR="00A01538" w:rsidRDefault="00A01538" w:rsidP="00001D2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bottom"/>
          </w:tcPr>
          <w:p w:rsidR="00A01538" w:rsidRDefault="00A01538" w:rsidP="00001D2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92" w:type="dxa"/>
          </w:tcPr>
          <w:p w:rsidR="00A01538" w:rsidRPr="009C3DEB" w:rsidRDefault="00A01538" w:rsidP="00001D23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01538" w:rsidRPr="00504A65" w:rsidTr="00001D23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A01538" w:rsidRPr="009C3DEB" w:rsidRDefault="00A01538" w:rsidP="00001D2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9" w:type="dxa"/>
            <w:vAlign w:val="bottom"/>
          </w:tcPr>
          <w:p w:rsidR="00A01538" w:rsidRDefault="00A01538" w:rsidP="00001D2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vAlign w:val="bottom"/>
          </w:tcPr>
          <w:p w:rsidR="00A01538" w:rsidRDefault="00A01538" w:rsidP="00001D2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392" w:type="dxa"/>
          </w:tcPr>
          <w:p w:rsidR="00A01538" w:rsidRPr="009C3DEB" w:rsidRDefault="00A01538" w:rsidP="00001D23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D23" w:rsidRDefault="00001D23" w:rsidP="00814CB4">
      <w:r>
        <w:separator/>
      </w:r>
    </w:p>
  </w:endnote>
  <w:endnote w:type="continuationSeparator" w:id="1">
    <w:p w:rsidR="00001D23" w:rsidRDefault="00001D23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D23" w:rsidRDefault="00001D23" w:rsidP="00814CB4">
      <w:r>
        <w:separator/>
      </w:r>
    </w:p>
  </w:footnote>
  <w:footnote w:type="continuationSeparator" w:id="1">
    <w:p w:rsidR="00001D23" w:rsidRDefault="00001D23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001D23">
      <w:rPr>
        <w:rFonts w:ascii="Times New Roman" w:hAnsi="Times New Roman"/>
        <w:color w:val="4F6228" w:themeColor="accent3" w:themeShade="80"/>
        <w:sz w:val="32"/>
        <w:szCs w:val="32"/>
      </w:rPr>
      <w:t xml:space="preserve">5 </w:t>
    </w:r>
    <w:proofErr w:type="spellStart"/>
    <w:r w:rsidR="00001D23">
      <w:rPr>
        <w:rFonts w:ascii="Times New Roman" w:hAnsi="Times New Roman"/>
        <w:color w:val="4F6228" w:themeColor="accent3" w:themeShade="80"/>
        <w:sz w:val="32"/>
        <w:szCs w:val="32"/>
      </w:rPr>
      <w:t>Clocktime</w:t>
    </w:r>
    <w:proofErr w:type="spellEnd"/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A01538"/>
    <w:rsid w:val="00001D23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656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17B9"/>
    <w:rsid w:val="0068453A"/>
    <w:rsid w:val="00685E26"/>
    <w:rsid w:val="006A6836"/>
    <w:rsid w:val="006C1529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9F58FE"/>
    <w:rsid w:val="00A00C00"/>
    <w:rsid w:val="00A01538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engspanish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engspanishvocabulary.template</Template>
  <TotalTime>7</TotalTime>
  <Pages>1</Pages>
  <Words>60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2009-05-24T14:16:00Z</dcterms:created>
  <dcterms:modified xsi:type="dcterms:W3CDTF">2009-05-24T14:16:00Z</dcterms:modified>
</cp:coreProperties>
</file>